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D5F321" w14:textId="77777777" w:rsidR="0042067A" w:rsidRDefault="0042067A" w:rsidP="004206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PHILIP</w:t>
      </w:r>
      <w:r>
        <w:rPr>
          <w:rFonts w:cs="Times New Roman"/>
          <w:szCs w:val="24"/>
        </w:rPr>
        <w:t xml:space="preserve">         (fl.1483-4)</w:t>
      </w:r>
    </w:p>
    <w:p w14:paraId="06DCE8DF" w14:textId="3AE4D018" w:rsidR="0042067A" w:rsidRDefault="0042067A" w:rsidP="004206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Leicester. Sm</w:t>
      </w:r>
      <w:r w:rsidR="00435601">
        <w:rPr>
          <w:rFonts w:cs="Times New Roman"/>
          <w:szCs w:val="24"/>
        </w:rPr>
        <w:t>i</w:t>
      </w:r>
      <w:r>
        <w:rPr>
          <w:rFonts w:cs="Times New Roman"/>
          <w:szCs w:val="24"/>
        </w:rPr>
        <w:t>th.</w:t>
      </w:r>
    </w:p>
    <w:p w14:paraId="63DE691C" w14:textId="77777777" w:rsidR="0042067A" w:rsidRDefault="0042067A" w:rsidP="0042067A">
      <w:pPr>
        <w:pStyle w:val="NoSpacing"/>
        <w:rPr>
          <w:rFonts w:cs="Times New Roman"/>
          <w:szCs w:val="24"/>
        </w:rPr>
      </w:pPr>
    </w:p>
    <w:p w14:paraId="6673368E" w14:textId="77777777" w:rsidR="0042067A" w:rsidRDefault="0042067A" w:rsidP="0042067A">
      <w:pPr>
        <w:pStyle w:val="NoSpacing"/>
        <w:rPr>
          <w:rFonts w:cs="Times New Roman"/>
          <w:szCs w:val="24"/>
        </w:rPr>
      </w:pPr>
    </w:p>
    <w:p w14:paraId="6D00C830" w14:textId="77777777" w:rsidR="0042067A" w:rsidRDefault="0042067A" w:rsidP="004206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1483-4</w:t>
      </w:r>
      <w:r>
        <w:rPr>
          <w:rFonts w:cs="Times New Roman"/>
          <w:szCs w:val="24"/>
        </w:rPr>
        <w:tab/>
        <w:t>He entered the Merchant Gild.</w:t>
      </w:r>
    </w:p>
    <w:p w14:paraId="520CDB23" w14:textId="77777777" w:rsidR="0042067A" w:rsidRDefault="0042067A" w:rsidP="004206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(“Records of the Borough of Leicester” edited by Mary Bateson, published by</w:t>
      </w:r>
    </w:p>
    <w:p w14:paraId="523FB7BD" w14:textId="77777777" w:rsidR="0042067A" w:rsidRDefault="0042067A" w:rsidP="0042067A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C.J.Clay and Sons, London, 1901, volume II p.465)</w:t>
      </w:r>
    </w:p>
    <w:p w14:paraId="7178A852" w14:textId="77777777" w:rsidR="0042067A" w:rsidRDefault="0042067A" w:rsidP="0042067A">
      <w:pPr>
        <w:pStyle w:val="NoSpacing"/>
        <w:rPr>
          <w:rFonts w:cs="Times New Roman"/>
          <w:szCs w:val="24"/>
        </w:rPr>
      </w:pPr>
    </w:p>
    <w:p w14:paraId="3CDE49C0" w14:textId="77777777" w:rsidR="0042067A" w:rsidRDefault="0042067A" w:rsidP="0042067A">
      <w:pPr>
        <w:pStyle w:val="NoSpacing"/>
        <w:rPr>
          <w:rFonts w:cs="Times New Roman"/>
          <w:szCs w:val="24"/>
        </w:rPr>
      </w:pPr>
    </w:p>
    <w:p w14:paraId="36C01D3F" w14:textId="77777777" w:rsidR="0042067A" w:rsidRDefault="0042067A" w:rsidP="004206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July 2024</w:t>
      </w:r>
    </w:p>
    <w:p w14:paraId="38626FD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A82875" w14:textId="77777777" w:rsidR="0042067A" w:rsidRDefault="0042067A" w:rsidP="009139A6">
      <w:r>
        <w:separator/>
      </w:r>
    </w:p>
  </w:endnote>
  <w:endnote w:type="continuationSeparator" w:id="0">
    <w:p w14:paraId="473F03A4" w14:textId="77777777" w:rsidR="0042067A" w:rsidRDefault="0042067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15147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361B3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9E785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96414F" w14:textId="77777777" w:rsidR="0042067A" w:rsidRDefault="0042067A" w:rsidP="009139A6">
      <w:r>
        <w:separator/>
      </w:r>
    </w:p>
  </w:footnote>
  <w:footnote w:type="continuationSeparator" w:id="0">
    <w:p w14:paraId="0B76FE8E" w14:textId="77777777" w:rsidR="0042067A" w:rsidRDefault="0042067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884F1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0A28E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0FF36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67A"/>
    <w:rsid w:val="000666E0"/>
    <w:rsid w:val="002510B7"/>
    <w:rsid w:val="00270799"/>
    <w:rsid w:val="0042067A"/>
    <w:rsid w:val="00435601"/>
    <w:rsid w:val="005C130B"/>
    <w:rsid w:val="006364A4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55DAB0"/>
  <w15:chartTrackingRefBased/>
  <w15:docId w15:val="{639291F0-169B-445D-8294-DEA593926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2024-07-14T19:26:00Z</dcterms:created>
  <dcterms:modified xsi:type="dcterms:W3CDTF">2024-07-14T19:27:00Z</dcterms:modified>
</cp:coreProperties>
</file>